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5F7A5072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>, bem como no Comprasnet</w:t>
      </w:r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R$ xxxxxx,xx</w:t>
            </w:r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AFF3C74" w14:textId="77777777" w:rsidR="00411021" w:rsidRDefault="00411021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8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741F3ED0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bookmarkStart w:id="0" w:name="_GoBack"/>
      <w:bookmarkEnd w:id="0"/>
      <w:r w:rsidR="00694C5B">
        <w:rPr>
          <w:rFonts w:cs="Arial"/>
          <w:sz w:val="18"/>
          <w:szCs w:val="18"/>
        </w:rPr>
        <w:fldChar w:fldCharType="begin"/>
      </w:r>
      <w:r w:rsidR="00694C5B">
        <w:rPr>
          <w:rFonts w:cs="Arial"/>
          <w:sz w:val="18"/>
          <w:szCs w:val="18"/>
        </w:rPr>
        <w:instrText xml:space="preserve"> HYPERLINK "mailto:</w:instrText>
      </w:r>
      <w:r w:rsidR="00694C5B" w:rsidRPr="00694C5B">
        <w:rPr>
          <w:rFonts w:cs="Arial"/>
          <w:sz w:val="18"/>
          <w:szCs w:val="18"/>
        </w:rPr>
        <w:instrText>ucont.hucam-ufes@ebserh.gov.br</w:instrText>
      </w:r>
      <w:r w:rsidR="00694C5B">
        <w:rPr>
          <w:rFonts w:cs="Arial"/>
          <w:sz w:val="18"/>
          <w:szCs w:val="18"/>
        </w:rPr>
        <w:instrText xml:space="preserve">" </w:instrText>
      </w:r>
      <w:r w:rsidR="00694C5B">
        <w:rPr>
          <w:rFonts w:cs="Arial"/>
          <w:sz w:val="18"/>
          <w:szCs w:val="18"/>
        </w:rPr>
        <w:fldChar w:fldCharType="separate"/>
      </w:r>
      <w:r w:rsidR="00694C5B" w:rsidRPr="006A3BD4">
        <w:rPr>
          <w:rStyle w:val="Hyperlink"/>
          <w:rFonts w:cs="Arial"/>
          <w:sz w:val="18"/>
          <w:szCs w:val="18"/>
        </w:rPr>
        <w:t>ucont.hucam-ufes@ebserh.gov.br</w:t>
      </w:r>
      <w:r w:rsidR="00694C5B">
        <w:rPr>
          <w:rFonts w:cs="Arial"/>
          <w:sz w:val="18"/>
          <w:szCs w:val="18"/>
        </w:rPr>
        <w:fldChar w:fldCharType="end"/>
      </w:r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496A532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(27) 3335-710</w:t>
      </w:r>
      <w:r>
        <w:rPr>
          <w:sz w:val="18"/>
          <w:szCs w:val="18"/>
        </w:rPr>
        <w:t>7</w:t>
      </w:r>
      <w:r w:rsidRPr="00411021">
        <w:rPr>
          <w:sz w:val="18"/>
          <w:szCs w:val="18"/>
        </w:rPr>
        <w:t>.</w:t>
      </w:r>
    </w:p>
    <w:p w14:paraId="266EB21F" w14:textId="75B9DBC5" w:rsidR="00753556" w:rsidRDefault="00753556" w:rsidP="00EB17D7">
      <w:pPr>
        <w:rPr>
          <w:rFonts w:asciiTheme="minorHAnsi" w:hAnsiTheme="minorHAnsi" w:cstheme="minorHAnsi"/>
          <w:szCs w:val="20"/>
        </w:rPr>
      </w:pPr>
    </w:p>
    <w:p w14:paraId="232FCF6E" w14:textId="77777777" w:rsidR="00753556" w:rsidRPr="00753556" w:rsidRDefault="00753556" w:rsidP="00753556">
      <w:pPr>
        <w:rPr>
          <w:rFonts w:asciiTheme="minorHAnsi" w:hAnsiTheme="minorHAnsi" w:cstheme="minorHAnsi"/>
          <w:szCs w:val="20"/>
        </w:rPr>
      </w:pPr>
    </w:p>
    <w:p w14:paraId="76310D46" w14:textId="38EDE063" w:rsidR="00411021" w:rsidRPr="00753556" w:rsidRDefault="00411021" w:rsidP="00753556">
      <w:pPr>
        <w:rPr>
          <w:rFonts w:asciiTheme="minorHAnsi" w:hAnsiTheme="minorHAnsi" w:cstheme="minorHAnsi"/>
          <w:szCs w:val="20"/>
        </w:rPr>
      </w:pPr>
    </w:p>
    <w:sectPr w:rsidR="00411021" w:rsidRPr="00753556" w:rsidSect="00EB17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7B71D" w14:textId="77777777" w:rsidR="00694C5B" w:rsidRDefault="00694C5B">
      <w:r>
        <w:separator/>
      </w:r>
    </w:p>
  </w:endnote>
  <w:endnote w:type="continuationSeparator" w:id="0">
    <w:p w14:paraId="5B024147" w14:textId="77777777" w:rsidR="00694C5B" w:rsidRDefault="00694C5B">
      <w:r>
        <w:continuationSeparator/>
      </w:r>
    </w:p>
  </w:endnote>
  <w:endnote w:type="continuationNotice" w:id="1">
    <w:p w14:paraId="0CBE4D5F" w14:textId="77777777" w:rsidR="00694C5B" w:rsidRDefault="00694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B64D2" w14:textId="77777777" w:rsidR="00694C5B" w:rsidRPr="00877F0A" w:rsidRDefault="00694C5B" w:rsidP="00BC592B">
    <w:pPr>
      <w:tabs>
        <w:tab w:val="center" w:pos="4419"/>
        <w:tab w:val="right" w:pos="8838"/>
      </w:tabs>
      <w:rPr>
        <w:rFonts w:cs="Arial"/>
        <w:b/>
        <w:sz w:val="16"/>
        <w:szCs w:val="16"/>
      </w:rPr>
    </w:pPr>
    <w:r w:rsidRPr="00877F0A">
      <w:rPr>
        <w:rFonts w:cs="Arial"/>
        <w:b/>
        <w:sz w:val="12"/>
        <w:szCs w:val="12"/>
      </w:rPr>
      <w:t>MODELO AGU</w:t>
    </w:r>
    <w:r w:rsidRPr="00877F0A">
      <w:rPr>
        <w:rFonts w:cs="Arial"/>
        <w:b/>
        <w:sz w:val="16"/>
        <w:szCs w:val="16"/>
      </w:rPr>
      <w:t xml:space="preserve"> - </w:t>
    </w:r>
    <w:r w:rsidRPr="00877F0A">
      <w:rPr>
        <w:rFonts w:cs="Arial"/>
        <w:b/>
        <w:sz w:val="12"/>
        <w:szCs w:val="12"/>
      </w:rPr>
      <w:t>Atualização:  Maio/2017</w:t>
    </w:r>
  </w:p>
  <w:p w14:paraId="6827D614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HOSPITAL </w:t>
    </w:r>
    <w:r w:rsidRPr="00A87DF7">
      <w:rPr>
        <w:rFonts w:cs="Arial"/>
        <w:b/>
        <w:sz w:val="16"/>
        <w:szCs w:val="16"/>
      </w:rPr>
      <w:t>UNIVERSIT</w:t>
    </w:r>
    <w:r>
      <w:rPr>
        <w:rFonts w:cs="Arial"/>
        <w:b/>
        <w:sz w:val="16"/>
        <w:szCs w:val="16"/>
      </w:rPr>
      <w:t>Á</w:t>
    </w:r>
    <w:r w:rsidRPr="00A87DF7">
      <w:rPr>
        <w:rFonts w:cs="Arial"/>
        <w:b/>
        <w:sz w:val="16"/>
        <w:szCs w:val="16"/>
      </w:rPr>
      <w:t>RIO CASSIANO ANTÔNIO DE MORAES</w:t>
    </w:r>
  </w:p>
  <w:p w14:paraId="5B4CBEF7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2A46F3AE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423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</w:t>
    </w:r>
  </w:p>
  <w:p w14:paraId="07F484C0" w14:textId="7EFF2DE7" w:rsidR="00694C5B" w:rsidRPr="00411021" w:rsidRDefault="00694C5B" w:rsidP="00BC592B">
    <w:pPr>
      <w:pStyle w:val="Rodap"/>
      <w:jc w:val="center"/>
      <w:rPr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pregao@hucam.edu.br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07A75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73A6D3BC" w14:textId="5CF1D2ED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109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 / 7115 / 7423</w:t>
    </w:r>
  </w:p>
  <w:p w14:paraId="5FEB4E7E" w14:textId="484479CD" w:rsidR="00694C5B" w:rsidRPr="00753556" w:rsidRDefault="00694C5B" w:rsidP="00753556">
    <w:pPr>
      <w:pStyle w:val="Rodap"/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ucl.hucam-ufes@ebserh.gov.br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40AB3" w14:textId="77777777" w:rsidR="00694C5B" w:rsidRDefault="00694C5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DE8F1" w14:textId="77777777" w:rsidR="00694C5B" w:rsidRDefault="00694C5B">
      <w:r>
        <w:separator/>
      </w:r>
    </w:p>
  </w:footnote>
  <w:footnote w:type="continuationSeparator" w:id="0">
    <w:p w14:paraId="36C09E61" w14:textId="77777777" w:rsidR="00694C5B" w:rsidRDefault="00694C5B">
      <w:r>
        <w:continuationSeparator/>
      </w:r>
    </w:p>
  </w:footnote>
  <w:footnote w:type="continuationNotice" w:id="1">
    <w:p w14:paraId="15D3B5C1" w14:textId="77777777" w:rsidR="00694C5B" w:rsidRDefault="00694C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FF47D" w14:textId="1A21E76D" w:rsidR="00694C5B" w:rsidRDefault="00694C5B" w:rsidP="009E3F1A">
    <w:p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781"/>
        <w:tab w:val="left" w:pos="10512"/>
      </w:tabs>
      <w:jc w:val="center"/>
      <w:rPr>
        <w:rFonts w:cs="Arial"/>
        <w:b/>
        <w:sz w:val="18"/>
        <w:szCs w:val="18"/>
      </w:rPr>
    </w:pPr>
    <w:r>
      <w:rPr>
        <w:rFonts w:ascii="Ecofont_Spranq_eco_Sans" w:hAnsi="Ecofont_Spranq_eco_Sans"/>
        <w:noProof/>
        <w:sz w:val="24"/>
      </w:rPr>
      <w:object w:dxaOrig="1440" w:dyaOrig="1440" w14:anchorId="02700F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23" type="#_x0000_t75" style="position:absolute;left:0;text-align:left;margin-left:0;margin-top:-16.65pt;width:60.75pt;height:63.75pt;z-index:251664384;mso-position-horizontal:center;mso-position-horizontal-relative:margin;mso-position-vertical-relative:text" o:allowincell="f">
          <v:imagedata r:id="rId1" o:title=""/>
          <w10:wrap anchorx="margin"/>
        </v:shape>
        <o:OLEObject Type="Embed" ProgID="MSPhotoEd.3" ShapeID="_x0000_s30723" DrawAspect="Content" ObjectID="_1745141796" r:id="rId2"/>
      </w:object>
    </w:r>
  </w:p>
  <w:p w14:paraId="41730579" w14:textId="77777777" w:rsidR="00694C5B" w:rsidRDefault="00694C5B" w:rsidP="009E3F1A">
    <w:pPr>
      <w:rPr>
        <w:rFonts w:cs="Arial"/>
        <w:b/>
        <w:sz w:val="18"/>
        <w:szCs w:val="18"/>
      </w:rPr>
    </w:pPr>
  </w:p>
  <w:p w14:paraId="74A5D748" w14:textId="77777777" w:rsidR="00694C5B" w:rsidRDefault="00694C5B" w:rsidP="009E3F1A">
    <w:pPr>
      <w:rPr>
        <w:rFonts w:cs="Arial"/>
        <w:b/>
        <w:sz w:val="18"/>
        <w:szCs w:val="18"/>
      </w:rPr>
    </w:pPr>
  </w:p>
  <w:p w14:paraId="1940EDAE" w14:textId="77777777" w:rsidR="00694C5B" w:rsidRDefault="00694C5B" w:rsidP="009E3F1A">
    <w:pPr>
      <w:jc w:val="center"/>
      <w:rPr>
        <w:rFonts w:cs="Arial"/>
        <w:b/>
        <w:sz w:val="18"/>
        <w:szCs w:val="18"/>
      </w:rPr>
    </w:pPr>
  </w:p>
  <w:p w14:paraId="6AEADDE3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</w:p>
  <w:p w14:paraId="4F4F37B6" w14:textId="77777777" w:rsidR="00694C5B" w:rsidRPr="009F5439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UNIVERSIDADE FEDERAL DO ESPÍRITO SANTO</w:t>
    </w:r>
  </w:p>
  <w:p w14:paraId="2D1930D6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HOSPITAL UNIVERSITÁRIO CASSIANO ANTONIO MORAES</w:t>
    </w:r>
  </w:p>
  <w:p w14:paraId="3A7354EA" w14:textId="27DD6510" w:rsidR="00694C5B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  <w:r w:rsidRPr="000862AF">
      <w:rPr>
        <w:rFonts w:cs="Arial"/>
        <w:b/>
        <w:sz w:val="18"/>
        <w:szCs w:val="18"/>
      </w:rPr>
      <w:t xml:space="preserve">EDITAL DE PREGÃO ELETRÔNICO </w:t>
    </w:r>
    <w:r w:rsidRPr="000862AF">
      <w:rPr>
        <w:rFonts w:cs="Arial"/>
        <w:b/>
        <w:color w:val="0000CC"/>
        <w:sz w:val="18"/>
        <w:szCs w:val="18"/>
      </w:rPr>
      <w:t>N.º 016/2019</w:t>
    </w:r>
  </w:p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47B17" w14:textId="77777777" w:rsidR="00694C5B" w:rsidRPr="00A20629" w:rsidRDefault="00694C5B" w:rsidP="00A20629">
    <w:pPr>
      <w:autoSpaceDE w:val="0"/>
      <w:autoSpaceDN w:val="0"/>
      <w:adjustRightInd w:val="0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EMPRESA BRASILEIRA DE SERVIÇOS HOSPITALARES (EBSERH)</w:t>
    </w:r>
  </w:p>
  <w:p w14:paraId="79B7282F" w14:textId="265A9022" w:rsidR="00694C5B" w:rsidRDefault="00694C5B" w:rsidP="00A20629">
    <w:pPr>
      <w:spacing w:line="276" w:lineRule="auto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HOSPITAL UNIVERSITÁRIO CASSIANO ANTONIO MORAES (HUCAM)</w:t>
    </w:r>
  </w:p>
  <w:p w14:paraId="7B58414A" w14:textId="77777777" w:rsidR="00694C5B" w:rsidRPr="00A20629" w:rsidRDefault="00694C5B" w:rsidP="00A20629">
    <w:pPr>
      <w:spacing w:line="276" w:lineRule="auto"/>
      <w:jc w:val="center"/>
      <w:rPr>
        <w:rFonts w:cs="Arial"/>
        <w:b/>
        <w:color w:val="0000CC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305D2" w14:textId="77777777" w:rsidR="00694C5B" w:rsidRDefault="00694C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5"/>
  </w:num>
  <w:num w:numId="6">
    <w:abstractNumId w:val="11"/>
  </w:num>
  <w:num w:numId="7">
    <w:abstractNumId w:val="14"/>
  </w:num>
  <w:num w:numId="8">
    <w:abstractNumId w:val="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8"/>
  </w:num>
  <w:num w:numId="13">
    <w:abstractNumId w:val="16"/>
  </w:num>
  <w:num w:numId="14">
    <w:abstractNumId w:val="6"/>
  </w:num>
  <w:num w:numId="15">
    <w:abstractNumId w:val="7"/>
  </w:num>
  <w:num w:numId="16">
    <w:abstractNumId w:val="13"/>
  </w:num>
  <w:num w:numId="17">
    <w:abstractNumId w:val="4"/>
  </w:num>
  <w:num w:numId="18">
    <w:abstractNumId w:val="17"/>
  </w:num>
  <w:num w:numId="19">
    <w:abstractNumId w:val="18"/>
  </w:num>
  <w:num w:numId="20">
    <w:abstractNumId w:val="12"/>
  </w:num>
  <w:num w:numId="21">
    <w:abstractNumId w:val="8"/>
    <w:lvlOverride w:ilvl="0">
      <w:startOverride w:val="13"/>
    </w:lvlOverride>
    <w:lvlOverride w:ilvl="1">
      <w:startOverride w:val="10"/>
    </w:lvlOverride>
  </w:num>
  <w:num w:numId="22">
    <w:abstractNumId w:val="8"/>
    <w:lvlOverride w:ilvl="0">
      <w:startOverride w:val="13"/>
    </w:lvlOverride>
    <w:lvlOverride w:ilvl="1">
      <w:startOverride w:val="22"/>
    </w:lvlOverride>
  </w:num>
  <w:num w:numId="23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30724"/>
    <o:shapelayout v:ext="edit">
      <o:idmap v:ext="edit" data="30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4"/>
    <o:shapelayout v:ext="edit">
      <o:idmap v:ext="edit" data="1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i.ebserh.gov.br/sei/controlador_externo.php?acao=usuario_externo_logar&amp;id_orgao_acesso_externo=0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816E33-0B53-4D5B-9285-35B7EE7B3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E5F1D9-57F9-4ED5-AFAA-64EF4CE8FD5D}"/>
</file>

<file path=customXml/itemProps3.xml><?xml version="1.0" encoding="utf-8"?>
<ds:datastoreItem xmlns:ds="http://schemas.openxmlformats.org/officeDocument/2006/customXml" ds:itemID="{95E21741-DE53-404B-98E3-AED5EC6FBEAE}"/>
</file>

<file path=customXml/itemProps4.xml><?xml version="1.0" encoding="utf-8"?>
<ds:datastoreItem xmlns:ds="http://schemas.openxmlformats.org/officeDocument/2006/customXml" ds:itemID="{794B9375-2BD5-4E49-AE3D-D2F6B9DCE529}"/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3</TotalTime>
  <Pages>1</Pages>
  <Words>421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Elvis Diniz Souza De Oliveira</cp:lastModifiedBy>
  <cp:revision>17</cp:revision>
  <cp:lastPrinted>2017-09-21T02:00:00Z</cp:lastPrinted>
  <dcterms:created xsi:type="dcterms:W3CDTF">2020-02-28T12:21:00Z</dcterms:created>
  <dcterms:modified xsi:type="dcterms:W3CDTF">2023-05-09T15:50:00Z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